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A5E" w:rsidRDefault="004B3A5E">
      <w:pPr>
        <w:jc w:val="right"/>
        <w:rPr>
          <w:rFonts w:eastAsia="Times New Roman"/>
          <w:sz w:val="20"/>
          <w:szCs w:val="20"/>
        </w:rPr>
      </w:pPr>
      <w:r>
        <w:rPr>
          <w:sz w:val="20"/>
          <w:szCs w:val="20"/>
        </w:rPr>
        <w:t>VY_32_INOVACE_02.03.44</w:t>
      </w:r>
    </w:p>
    <w:p w:rsidR="004B3A5E" w:rsidRDefault="004B3A5E">
      <w:pPr>
        <w:jc w:val="center"/>
        <w:rPr>
          <w:b/>
          <w:bCs/>
          <w:sz w:val="40"/>
          <w:szCs w:val="40"/>
        </w:rPr>
      </w:pPr>
    </w:p>
    <w:p w:rsidR="004B3A5E" w:rsidRDefault="004B3A5E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Základní škola 28. října Neratovice</w:t>
      </w:r>
    </w:p>
    <w:p w:rsidR="004B3A5E" w:rsidRDefault="004B3A5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1" o:spid="_x0000_i1025" type="#_x0000_t75" style="width:89.25pt;height:89.25pt;visibility:visible">
            <v:imagedata r:id="rId5" o:title=""/>
          </v:shape>
        </w:pict>
      </w:r>
    </w:p>
    <w:p w:rsidR="004B3A5E" w:rsidRDefault="004B3A5E">
      <w:pPr>
        <w:jc w:val="center"/>
        <w:rPr>
          <w:sz w:val="40"/>
          <w:szCs w:val="40"/>
        </w:rPr>
      </w:pPr>
      <w:r>
        <w:rPr>
          <w:sz w:val="40"/>
          <w:szCs w:val="40"/>
        </w:rPr>
        <w:t>Název projektu:   Škola plná nových nápadů</w:t>
      </w:r>
    </w:p>
    <w:p w:rsidR="004B3A5E" w:rsidRDefault="004B3A5E">
      <w:pPr>
        <w:jc w:val="center"/>
        <w:rPr>
          <w:sz w:val="32"/>
          <w:szCs w:val="32"/>
        </w:rPr>
      </w:pPr>
      <w:r>
        <w:rPr>
          <w:sz w:val="32"/>
          <w:szCs w:val="32"/>
        </w:rPr>
        <w:t>Registrační číslo: CZ 1.07/1.4.00/21.1519</w:t>
      </w:r>
    </w:p>
    <w:p w:rsidR="004B3A5E" w:rsidRDefault="004B3A5E">
      <w:pPr>
        <w:jc w:val="center"/>
        <w:rPr>
          <w:sz w:val="32"/>
          <w:szCs w:val="32"/>
        </w:rPr>
      </w:pPr>
      <w:r>
        <w:rPr>
          <w:sz w:val="32"/>
          <w:szCs w:val="32"/>
        </w:rPr>
        <w:t>Tento výukový materiál vznikl v rámci operačního programu Vzdělávání pro konkurenceschopnost</w:t>
      </w:r>
    </w:p>
    <w:p w:rsidR="004B3A5E" w:rsidRDefault="004B3A5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Název výukového materiálu</w:t>
      </w:r>
      <w:r>
        <w:rPr>
          <w:sz w:val="28"/>
          <w:szCs w:val="28"/>
        </w:rPr>
        <w:t>:  Skládání sil (pracovní list)</w:t>
      </w:r>
    </w:p>
    <w:p w:rsidR="004B3A5E" w:rsidRDefault="004B3A5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Předmět:    Fyzika </w:t>
      </w:r>
    </w:p>
    <w:p w:rsidR="004B3A5E" w:rsidRDefault="004B3A5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Autor:  Mgr. Ivana Šnáblová</w:t>
      </w:r>
    </w:p>
    <w:p w:rsidR="004B3A5E" w:rsidRDefault="004B3A5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Cílová skupina: 6. ročník základní školy</w:t>
      </w:r>
    </w:p>
    <w:p w:rsidR="004B3A5E" w:rsidRDefault="004B3A5E">
      <w:pPr>
        <w:rPr>
          <w:sz w:val="28"/>
          <w:szCs w:val="28"/>
        </w:rPr>
      </w:pPr>
      <w:r>
        <w:rPr>
          <w:sz w:val="28"/>
          <w:szCs w:val="28"/>
        </w:rPr>
        <w:t>ÚNOR 2012</w:t>
      </w:r>
    </w:p>
    <w:p w:rsidR="004B3A5E" w:rsidRDefault="004B3A5E">
      <w:pPr>
        <w:rPr>
          <w:rFonts w:ascii="Times New Roman" w:hAnsi="Times New Roman" w:cs="Times New Roman"/>
          <w:sz w:val="28"/>
          <w:szCs w:val="28"/>
        </w:rPr>
      </w:pPr>
      <w:r>
        <w:rPr>
          <w:b/>
          <w:bCs/>
          <w:sz w:val="28"/>
          <w:szCs w:val="28"/>
        </w:rPr>
        <w:t xml:space="preserve">Anotace: </w:t>
      </w:r>
      <w:r>
        <w:rPr>
          <w:sz w:val="28"/>
          <w:szCs w:val="28"/>
        </w:rPr>
        <w:t>Pracovní list patří k prezentaci testu</w:t>
      </w:r>
      <w:bookmarkStart w:id="0" w:name="_GoBack"/>
      <w:bookmarkEnd w:id="0"/>
      <w:r>
        <w:rPr>
          <w:b/>
          <w:bCs/>
          <w:sz w:val="28"/>
          <w:szCs w:val="28"/>
        </w:rPr>
        <w:t xml:space="preserve">. </w:t>
      </w:r>
      <w:r>
        <w:rPr>
          <w:sz w:val="28"/>
          <w:szCs w:val="28"/>
        </w:rPr>
        <w:t>Má ušetřit čas v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sz w:val="28"/>
          <w:szCs w:val="28"/>
        </w:rPr>
        <w:t>hodině, je vhodné, aby každý žák dostal pracovní list před sebe.</w:t>
      </w:r>
    </w:p>
    <w:p w:rsidR="004B3A5E" w:rsidRDefault="004B3A5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Materiály jsou určeny pro bezplatné používání pro potřeby výuky a vzdělávání na všech typech škol a školských zařízení. Jakékoliv další využití podléhá autorskému zákonu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4B3A5E" w:rsidRDefault="004B3A5E">
      <w:pPr>
        <w:rPr>
          <w:rFonts w:ascii="Times New Roman" w:hAnsi="Times New Roman" w:cs="Times New Roman"/>
          <w:sz w:val="28"/>
          <w:szCs w:val="28"/>
        </w:rPr>
      </w:pPr>
    </w:p>
    <w:p w:rsidR="004B3A5E" w:rsidRDefault="004B3A5E">
      <w:pPr>
        <w:rPr>
          <w:rFonts w:ascii="Times New Roman" w:hAnsi="Times New Roman" w:cs="Times New Roman"/>
        </w:rPr>
      </w:pPr>
    </w:p>
    <w:p w:rsidR="004B3A5E" w:rsidRDefault="004B3A5E">
      <w:pPr>
        <w:rPr>
          <w:rFonts w:ascii="Times New Roman" w:hAnsi="Times New Roman" w:cs="Times New Roman"/>
        </w:rPr>
      </w:pPr>
    </w:p>
    <w:p w:rsidR="004B3A5E" w:rsidRDefault="004B3A5E">
      <w:pPr>
        <w:rPr>
          <w:rFonts w:ascii="Times New Roman" w:hAnsi="Times New Roman" w:cs="Times New Roman"/>
        </w:rPr>
      </w:pPr>
    </w:p>
    <w:p w:rsidR="004B3A5E" w:rsidRDefault="004B3A5E">
      <w:pPr>
        <w:rPr>
          <w:rFonts w:ascii="Times New Roman" w:hAnsi="Times New Roman" w:cs="Times New Roman"/>
        </w:rPr>
      </w:pPr>
    </w:p>
    <w:p w:rsidR="004B3A5E" w:rsidRDefault="004B3A5E">
      <w:pPr>
        <w:rPr>
          <w:rFonts w:ascii="Times New Roman" w:hAnsi="Times New Roman" w:cs="Times New Roman"/>
        </w:rPr>
      </w:pPr>
    </w:p>
    <w:p w:rsidR="004B3A5E" w:rsidRDefault="004B3A5E">
      <w:pPr>
        <w:rPr>
          <w:rFonts w:ascii="Times New Roman" w:hAnsi="Times New Roman" w:cs="Times New Roman"/>
        </w:rPr>
      </w:pPr>
    </w:p>
    <w:p w:rsidR="004B3A5E" w:rsidRDefault="004B3A5E">
      <w:pPr>
        <w:rPr>
          <w:rFonts w:ascii="Times New Roman" w:hAnsi="Times New Roman" w:cs="Times New Roman"/>
        </w:rPr>
      </w:pPr>
      <w:r>
        <w:t>PRACOVNÍ LIST</w:t>
      </w:r>
    </w:p>
    <w:p w:rsidR="004B3A5E" w:rsidRDefault="004B3A5E">
      <w:pPr>
        <w:rPr>
          <w:rFonts w:ascii="Times New Roman" w:hAnsi="Times New Roman" w:cs="Times New Roman"/>
        </w:rPr>
      </w:pPr>
      <w:r>
        <w:rPr>
          <w:noProof/>
          <w:lang w:eastAsia="cs-CZ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ovéPole 10" o:spid="_x0000_s1026" type="#_x0000_t202" style="position:absolute;margin-left:-35.75pt;margin-top:85.85pt;width:484.2pt;height:46pt;z-index:251656192;visibility:visible" filled="f" stroked="f">
            <v:textbox style="mso-fit-shape-to-text:t">
              <w:txbxContent>
                <w:p w:rsidR="004B3A5E" w:rsidRDefault="004B3A5E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alibri" w:hAnsi="Calibri" w:cs="Calibri"/>
                      <w:color w:val="000000"/>
                      <w:kern w:val="24"/>
                    </w:rPr>
                    <w:t>b) Proč nejsou tyto síly v rovnováze?........................................................................................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cs-CZ"/>
        </w:rPr>
        <w:pict>
          <v:shape id="Picture 7" o:spid="_x0000_i1026" type="#_x0000_t75" style="width:129.75pt;height:85.5pt;visibility:visible">
            <v:imagedata r:id="rId6" o:title=""/>
          </v:shape>
        </w:pict>
      </w:r>
      <w:r>
        <w:rPr>
          <w:noProof/>
          <w:lang w:eastAsia="cs-CZ"/>
        </w:rPr>
        <w:pict>
          <v:shape id="TextovéPole 9" o:spid="_x0000_s1027" type="#_x0000_t202" style="position:absolute;margin-left:130.2pt;margin-top:35.4pt;width:302.45pt;height:39.5pt;z-index:251655168;visibility:visible;mso-position-horizontal-relative:text;mso-position-vertical-relative:text" filled="f" stroked="f">
            <v:textbox>
              <w:txbxContent>
                <w:p w:rsidR="004B3A5E" w:rsidRDefault="004B3A5E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rPr>
                      <w:rFonts w:ascii="Calibri" w:hAnsi="Calibri" w:cs="Calibri"/>
                      <w:color w:val="000000"/>
                      <w:kern w:val="24"/>
                    </w:rPr>
                    <w:t>Jak říkáme silám, které způsobily deformaci autíček?..................................................................</w:t>
                  </w:r>
                </w:p>
                <w:p w:rsidR="004B3A5E" w:rsidRDefault="004B3A5E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4B3A5E" w:rsidRDefault="004B3A5E">
      <w:pPr>
        <w:rPr>
          <w:rFonts w:ascii="Times New Roman" w:hAnsi="Times New Roman" w:cs="Times New Roman"/>
        </w:rPr>
      </w:pPr>
    </w:p>
    <w:p w:rsidR="004B3A5E" w:rsidRDefault="004B3A5E">
      <w:pPr>
        <w:rPr>
          <w:rFonts w:ascii="Times New Roman" w:hAnsi="Times New Roman" w:cs="Times New Roman"/>
        </w:rPr>
      </w:pPr>
      <w:r>
        <w:rPr>
          <w:noProof/>
          <w:lang w:eastAsia="cs-CZ"/>
        </w:rPr>
        <w:pict>
          <v:group id="Skupina 1" o:spid="_x0000_s1028" style="position:absolute;margin-left:-5.05pt;margin-top:12.05pt;width:296.3pt;height:83.85pt;z-index:251657216" coordsize="71946,26546">
            <v:shape id="Picture 4" o:spid="_x0000_s1029" type="#_x0000_t75" style="position:absolute;left:19770;width:30485;height:26546;rotation:481325fd;visibility:visible">
              <v:imagedata r:id="rId7" o:title=""/>
            </v:shape>
            <v:shape id="Picture 6" o:spid="_x0000_s1030" type="#_x0000_t75" style="position:absolute;left:47664;top:1040;width:24282;height:20590;visibility:visible">
              <v:imagedata r:id="rId8" o:title=""/>
            </v:shape>
            <v:shape id="Picture 7" o:spid="_x0000_s1031" type="#_x0000_t75" style="position:absolute;top:2315;width:22675;height:19227;visibility:visible">
              <v:imagedata r:id="rId8" o:title=""/>
            </v:shape>
          </v:group>
        </w:pict>
      </w:r>
      <w:r>
        <w:rPr>
          <w:rFonts w:ascii="Times New Roman" w:hAnsi="Times New Roman" w:cs="Times New Roman"/>
          <w:noProof/>
          <w:lang w:eastAsia="cs-CZ"/>
        </w:rPr>
        <w:t>000</w:t>
      </w:r>
    </w:p>
    <w:p w:rsidR="004B3A5E" w:rsidRDefault="004B3A5E">
      <w:pPr>
        <w:rPr>
          <w:rFonts w:ascii="Times New Roman" w:hAnsi="Times New Roman" w:cs="Times New Roman"/>
        </w:rPr>
      </w:pPr>
      <w:r>
        <w:rPr>
          <w:noProof/>
          <w:lang w:eastAsia="cs-CZ"/>
        </w:rPr>
        <w:pict>
          <v:shape id="TextovéPole 18" o:spid="_x0000_s1032" type="#_x0000_t202" style="position:absolute;margin-left:-4.95pt;margin-top:84.9pt;width:453.95pt;height:24.55pt;z-index:251659264;visibility:visible" filled="f" stroked="f">
            <v:textbox>
              <w:txbxContent>
                <w:p w:rsidR="004B3A5E" w:rsidRDefault="004B3A5E">
                  <w:pPr>
                    <w:pStyle w:val="NormalWeb"/>
                    <w:spacing w:before="0" w:beforeAutospacing="0" w:after="0" w:afterAutospacing="0"/>
                    <w:rPr>
                      <w:rFonts w:ascii="Calibri" w:hAnsi="Calibri" w:cs="Calibri"/>
                      <w:color w:val="000000"/>
                      <w:kern w:val="24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24"/>
                    </w:rPr>
                    <w:t>b) Pokud ano,  jak  určíme výslednici?..................................................................................</w:t>
                  </w:r>
                </w:p>
                <w:p w:rsidR="004B3A5E" w:rsidRDefault="004B3A5E">
                  <w:pPr>
                    <w:pStyle w:val="NormalWeb"/>
                    <w:spacing w:before="0" w:beforeAutospacing="0" w:after="0" w:afterAutospacing="0"/>
                    <w:rPr>
                      <w:rFonts w:ascii="Calibri" w:hAnsi="Calibri" w:cs="Calibri"/>
                      <w:color w:val="000000"/>
                      <w:kern w:val="24"/>
                    </w:rPr>
                  </w:pPr>
                </w:p>
                <w:p w:rsidR="004B3A5E" w:rsidRDefault="004B3A5E">
                  <w:pPr>
                    <w:pStyle w:val="NormalWeb"/>
                    <w:spacing w:before="0" w:beforeAutospacing="0" w:after="0" w:afterAutospacing="0"/>
                    <w:rPr>
                      <w:rFonts w:ascii="Calibri" w:hAnsi="Calibri" w:cs="Calibri"/>
                      <w:color w:val="000000"/>
                      <w:kern w:val="24"/>
                    </w:rPr>
                  </w:pPr>
                </w:p>
                <w:p w:rsidR="004B3A5E" w:rsidRDefault="004B3A5E">
                  <w:pPr>
                    <w:pStyle w:val="NormalWeb"/>
                    <w:spacing w:before="0" w:beforeAutospacing="0" w:after="0" w:afterAutospacing="0"/>
                  </w:pPr>
                </w:p>
                <w:p w:rsidR="004B3A5E" w:rsidRDefault="004B3A5E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cs-CZ"/>
        </w:rPr>
        <w:pict>
          <v:shape id="TextovéPole 17" o:spid="_x0000_s1033" type="#_x0000_t202" style="position:absolute;margin-left:-9.8pt;margin-top:61.7pt;width:449.55pt;height:27.2pt;z-index:251658240;visibility:visible" filled="f" stroked="f">
            <v:textbox>
              <w:txbxContent>
                <w:p w:rsidR="004B3A5E" w:rsidRDefault="004B3A5E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alibri" w:hAnsi="Calibri" w:cs="Calibri"/>
                      <w:color w:val="000000"/>
                      <w:kern w:val="24"/>
                    </w:rPr>
                    <w:t>a) Budou se skládat síly, kterými působí mašinky na vagónek?............................................</w:t>
                  </w:r>
                </w:p>
                <w:p w:rsidR="004B3A5E" w:rsidRDefault="004B3A5E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4B3A5E" w:rsidRDefault="004B3A5E">
      <w:pPr>
        <w:rPr>
          <w:rFonts w:ascii="Times New Roman" w:hAnsi="Times New Roman" w:cs="Times New Roman"/>
        </w:rPr>
      </w:pPr>
    </w:p>
    <w:p w:rsidR="004B3A5E" w:rsidRDefault="004B3A5E">
      <w:pPr>
        <w:rPr>
          <w:rFonts w:ascii="Times New Roman" w:hAnsi="Times New Roman" w:cs="Times New Roman"/>
        </w:rPr>
      </w:pPr>
    </w:p>
    <w:p w:rsidR="004B3A5E" w:rsidRDefault="004B3A5E">
      <w:pPr>
        <w:rPr>
          <w:rFonts w:ascii="Times New Roman" w:hAnsi="Times New Roman" w:cs="Times New Roman"/>
        </w:rPr>
      </w:pPr>
    </w:p>
    <w:tbl>
      <w:tblPr>
        <w:tblpPr w:leftFromText="141" w:rightFromText="141" w:vertAnchor="text" w:horzAnchor="margin" w:tblpXSpec="center" w:tblpY="1958"/>
        <w:tblW w:w="8508" w:type="dxa"/>
        <w:tblCellMar>
          <w:left w:w="0" w:type="dxa"/>
          <w:right w:w="0" w:type="dxa"/>
        </w:tblCellMar>
        <w:tblLook w:val="0000"/>
      </w:tblPr>
      <w:tblGrid>
        <w:gridCol w:w="1420"/>
        <w:gridCol w:w="1276"/>
        <w:gridCol w:w="1417"/>
        <w:gridCol w:w="1418"/>
        <w:gridCol w:w="2977"/>
      </w:tblGrid>
      <w:tr w:rsidR="004B3A5E">
        <w:trPr>
          <w:trHeight w:val="895"/>
        </w:trPr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3A5E" w:rsidRDefault="004B3A5E">
            <w:r>
              <w:t xml:space="preserve">KÁJA </w:t>
            </w:r>
          </w:p>
          <w:p w:rsidR="004B3A5E" w:rsidRDefault="004B3A5E">
            <w:r>
              <w:rPr>
                <w:rFonts w:ascii="Times New Roman" w:hAnsi="Times New Roman" w:cs="Times New Roman"/>
              </w:rPr>
              <w:pict>
                <v:shape id="_x0000_i1027" type="#_x0000_t75" style="width:12.75pt;height:11.25pt">
                  <v:imagedata r:id="rId9" o:title="" chromakey="white"/>
                </v:shape>
              </w:pic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3A5E" w:rsidRDefault="004B3A5E">
            <w:r>
              <w:t>PÉŤA</w:t>
            </w:r>
          </w:p>
          <w:p w:rsidR="004B3A5E" w:rsidRDefault="004B3A5E">
            <w:r>
              <w:rPr>
                <w:rFonts w:ascii="Times New Roman" w:hAnsi="Times New Roman" w:cs="Times New Roman"/>
              </w:rPr>
              <w:pict>
                <v:shape id="_x0000_i1028" type="#_x0000_t75" style="width:12.75pt;height:11.25pt">
                  <v:imagedata r:id="rId10" o:title="" chromakey="white"/>
                </v:shape>
              </w:pic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3A5E" w:rsidRDefault="004B3A5E">
            <w:r>
              <w:t>VÝSLEDNICE</w:t>
            </w:r>
          </w:p>
          <w:p w:rsidR="004B3A5E" w:rsidRDefault="004B3A5E">
            <w:r>
              <w:t>SMĚR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3A5E" w:rsidRDefault="004B3A5E">
            <w:r>
              <w:t>VÝSLEDNICE</w:t>
            </w:r>
          </w:p>
          <w:p w:rsidR="004B3A5E" w:rsidRDefault="004B3A5E">
            <w:r>
              <w:rPr>
                <w:i/>
                <w:iCs/>
              </w:rPr>
              <w:t>F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3A5E" w:rsidRDefault="004B3A5E">
            <w:r>
              <w:t>ZÁKON</w:t>
            </w:r>
          </w:p>
        </w:tc>
      </w:tr>
      <w:tr w:rsidR="004B3A5E">
        <w:trPr>
          <w:trHeight w:val="376"/>
        </w:trPr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3A5E" w:rsidRDefault="004B3A5E">
            <w:r>
              <w:rPr>
                <w:i/>
                <w:iCs/>
              </w:rPr>
              <w:t>150 N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3A5E" w:rsidRDefault="004B3A5E">
            <w:r>
              <w:rPr>
                <w:i/>
                <w:iCs/>
              </w:rPr>
              <w:t>200N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3A5E" w:rsidRDefault="004B3A5E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3A5E" w:rsidRDefault="004B3A5E"/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3A5E" w:rsidRDefault="004B3A5E"/>
        </w:tc>
      </w:tr>
      <w:tr w:rsidR="004B3A5E">
        <w:trPr>
          <w:trHeight w:val="272"/>
        </w:trPr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3A5E" w:rsidRDefault="004B3A5E">
            <w:r>
              <w:rPr>
                <w:i/>
                <w:iCs/>
              </w:rPr>
              <w:t>200N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3A5E" w:rsidRDefault="004B3A5E">
            <w:r>
              <w:rPr>
                <w:i/>
                <w:iCs/>
              </w:rPr>
              <w:t>180N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3A5E" w:rsidRDefault="004B3A5E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3A5E" w:rsidRDefault="004B3A5E"/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3A5E" w:rsidRDefault="004B3A5E"/>
        </w:tc>
      </w:tr>
      <w:tr w:rsidR="004B3A5E">
        <w:trPr>
          <w:trHeight w:val="359"/>
        </w:trPr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3A5E" w:rsidRDefault="004B3A5E">
            <w:r>
              <w:rPr>
                <w:i/>
                <w:iCs/>
              </w:rPr>
              <w:t>170N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3A5E" w:rsidRDefault="004B3A5E">
            <w:r>
              <w:rPr>
                <w:i/>
                <w:iCs/>
              </w:rPr>
              <w:t>170N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3A5E" w:rsidRDefault="004B3A5E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3A5E" w:rsidRDefault="004B3A5E"/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3A5E" w:rsidRDefault="004B3A5E"/>
        </w:tc>
      </w:tr>
    </w:tbl>
    <w:p w:rsidR="004B3A5E" w:rsidRDefault="004B3A5E">
      <w:pPr>
        <w:rPr>
          <w:rFonts w:ascii="Times New Roman" w:hAnsi="Times New Roman" w:cs="Times New Roman"/>
        </w:rPr>
      </w:pPr>
      <w:r>
        <w:rPr>
          <w:noProof/>
          <w:lang w:eastAsia="cs-CZ"/>
        </w:rPr>
        <w:pict>
          <v:shape id="Picture 2" o:spid="_x0000_s1034" type="#_x0000_t75" style="position:absolute;margin-left:42.6pt;margin-top:2.65pt;width:234.4pt;height:80.75pt;z-index:251660288;visibility:visible;mso-position-horizontal-relative:text;mso-position-vertical-relative:text">
            <v:imagedata r:id="rId11" o:title=""/>
            <w10:wrap type="square"/>
          </v:shape>
        </w:pict>
      </w:r>
      <w:r>
        <w:rPr>
          <w:rFonts w:ascii="Times New Roman" w:hAnsi="Times New Roman" w:cs="Times New Roman"/>
        </w:rPr>
        <w:br w:type="textWrapping" w:clear="all"/>
      </w:r>
    </w:p>
    <w:p w:rsidR="004B3A5E" w:rsidRDefault="004B3A5E">
      <w:pPr>
        <w:rPr>
          <w:rFonts w:ascii="Times New Roman" w:hAnsi="Times New Roman" w:cs="Times New Roman"/>
        </w:rPr>
      </w:pPr>
    </w:p>
    <w:sectPr w:rsidR="004B3A5E" w:rsidSect="004B3A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AE"/>
    <w:multiLevelType w:val="hybridMultilevel"/>
    <w:tmpl w:val="4BF0A386"/>
    <w:lvl w:ilvl="0" w:tplc="C88404C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9E906B0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23DADB46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C9BCB33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5462A74E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C3B48D6E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2FFC6680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BE3A5F6E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977A9076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3A5E"/>
    <w:rsid w:val="004B3A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pPr>
      <w:spacing w:after="0" w:line="240" w:lineRule="auto"/>
      <w:ind w:left="720"/>
    </w:pPr>
    <w:rPr>
      <w:rFonts w:ascii="Times New Roman" w:hAnsi="Times New Roman" w:cs="Times New Roman"/>
      <w:sz w:val="24"/>
      <w:szCs w:val="24"/>
      <w:lang w:eastAsia="cs-CZ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120</Words>
  <Characters>687</Characters>
  <Application>Microsoft Office Outlook</Application>
  <DocSecurity>0</DocSecurity>
  <Lines>0</Lines>
  <Paragraphs>0</Paragraphs>
  <ScaleCrop>false</ScaleCrop>
  <Company>_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ProBook05</dc:creator>
  <cp:keywords/>
  <dc:description/>
  <cp:lastModifiedBy>Mila</cp:lastModifiedBy>
  <cp:revision>4</cp:revision>
  <dcterms:created xsi:type="dcterms:W3CDTF">2012-02-24T17:32:00Z</dcterms:created>
  <dcterms:modified xsi:type="dcterms:W3CDTF">2012-03-20T10:16:00Z</dcterms:modified>
</cp:coreProperties>
</file>